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57645E80" w:rsidR="00063289" w:rsidRPr="001C55D1" w:rsidRDefault="004A3049" w:rsidP="00257739">
            <w:r>
              <w:rPr>
                <w:rFonts w:cs="Arial"/>
                <w:sz w:val="22"/>
              </w:rPr>
              <w:t>20-670-021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08766CE" w:rsidR="00063289" w:rsidRPr="001C55D1" w:rsidRDefault="004A3049" w:rsidP="004A3049">
            <w:r w:rsidRPr="004A3049">
              <w:rPr>
                <w:rFonts w:cs="Arial"/>
                <w:sz w:val="22"/>
              </w:rPr>
              <w:t>Spielgeräte auf Spielplätzen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5497E6E9" w:rsidR="00063289" w:rsidRPr="001C55D1" w:rsidRDefault="004A3049" w:rsidP="004A3049">
            <w:r w:rsidRPr="004A3049">
              <w:rPr>
                <w:rFonts w:cs="Arial"/>
                <w:sz w:val="22"/>
              </w:rPr>
              <w:t>Lieferung und Montage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587B727A" w:rsidR="00063289" w:rsidRPr="00063289" w:rsidRDefault="004A304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4E576D06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4A3049">
              <w:rPr>
                <w:u w:val="single"/>
              </w:rPr>
              <w:t>02.09.2026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5103C4E1" w:rsidR="00063289" w:rsidRPr="00063289" w:rsidRDefault="004A3049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4C308B7F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4A3049">
              <w:rPr>
                <w:u w:val="single"/>
              </w:rPr>
              <w:t>15.10.2026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06C4" w14:textId="77777777" w:rsidR="00E105BE" w:rsidRDefault="00E105BE">
      <w:r>
        <w:separator/>
      </w:r>
    </w:p>
    <w:p w14:paraId="20C94D45" w14:textId="77777777" w:rsidR="00E105BE" w:rsidRDefault="00E105BE"/>
    <w:p w14:paraId="65A60F27" w14:textId="77777777" w:rsidR="00E105BE" w:rsidRDefault="00E105BE"/>
    <w:p w14:paraId="2EA04920" w14:textId="77777777" w:rsidR="00E105BE" w:rsidRDefault="00E105BE"/>
  </w:endnote>
  <w:endnote w:type="continuationSeparator" w:id="0">
    <w:p w14:paraId="73F574BE" w14:textId="77777777" w:rsidR="00E105BE" w:rsidRDefault="00E105BE">
      <w:r>
        <w:continuationSeparator/>
      </w:r>
    </w:p>
    <w:p w14:paraId="2A8C8660" w14:textId="77777777" w:rsidR="00E105BE" w:rsidRDefault="00E105BE"/>
    <w:p w14:paraId="6C0BD356" w14:textId="77777777" w:rsidR="00E105BE" w:rsidRDefault="00E105BE"/>
    <w:p w14:paraId="1CB76881" w14:textId="77777777" w:rsidR="00E105BE" w:rsidRDefault="00E105BE"/>
  </w:endnote>
  <w:endnote w:type="continuationNotice" w:id="1">
    <w:p w14:paraId="45A0C9A7" w14:textId="77777777" w:rsidR="00E105BE" w:rsidRDefault="00E105BE"/>
    <w:p w14:paraId="4464E7C1" w14:textId="77777777" w:rsidR="00E105BE" w:rsidRDefault="00E10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1198" w14:textId="77777777" w:rsidR="00E105BE" w:rsidRDefault="00E105BE">
      <w:r>
        <w:separator/>
      </w:r>
    </w:p>
    <w:p w14:paraId="7064D792" w14:textId="77777777" w:rsidR="00E105BE" w:rsidRDefault="00E105BE"/>
    <w:p w14:paraId="67AEF6B2" w14:textId="77777777" w:rsidR="00E105BE" w:rsidRDefault="00E105BE"/>
    <w:p w14:paraId="3E3AF1D7" w14:textId="77777777" w:rsidR="00E105BE" w:rsidRDefault="00E105BE"/>
  </w:footnote>
  <w:footnote w:type="continuationSeparator" w:id="0">
    <w:p w14:paraId="5AF9D3B2" w14:textId="77777777" w:rsidR="00E105BE" w:rsidRDefault="00E105BE">
      <w:r>
        <w:continuationSeparator/>
      </w:r>
    </w:p>
    <w:p w14:paraId="3D3B3E4A" w14:textId="77777777" w:rsidR="00E105BE" w:rsidRDefault="00E105BE"/>
    <w:p w14:paraId="24D16291" w14:textId="77777777" w:rsidR="00E105BE" w:rsidRDefault="00E105BE"/>
    <w:p w14:paraId="0FBF2BAC" w14:textId="77777777" w:rsidR="00E105BE" w:rsidRDefault="00E105BE"/>
  </w:footnote>
  <w:footnote w:type="continuationNotice" w:id="1">
    <w:p w14:paraId="424FCEAB" w14:textId="77777777" w:rsidR="00E105BE" w:rsidRDefault="00E105BE"/>
    <w:p w14:paraId="0AB85C7A" w14:textId="77777777" w:rsidR="00E105BE" w:rsidRDefault="00E10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3049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D1252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585</Words>
  <Characters>4309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Hüser, Tamara (Stadt Emsdetten)</cp:lastModifiedBy>
  <cp:revision>7</cp:revision>
  <cp:lastPrinted>2013-07-26T08:22:00Z</cp:lastPrinted>
  <dcterms:created xsi:type="dcterms:W3CDTF">2021-03-02T09:47:00Z</dcterms:created>
  <dcterms:modified xsi:type="dcterms:W3CDTF">2026-04-28T10:45:00Z</dcterms:modified>
</cp:coreProperties>
</file>